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C2329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Alice HORNE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fl.1509)</w:t>
      </w:r>
    </w:p>
    <w:p w14:paraId="781D93DD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Postwicke</w:t>
      </w:r>
      <w:proofErr w:type="spellEnd"/>
      <w:r w:rsidRPr="0047582A">
        <w:rPr>
          <w:rStyle w:val="s1"/>
        </w:rPr>
        <w:t>, Norfolk.</w:t>
      </w:r>
    </w:p>
    <w:p w14:paraId="21BE796D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</w:p>
    <w:p w14:paraId="2345130E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</w:p>
    <w:p w14:paraId="2BF8CC5D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She made her Will.</w:t>
      </w:r>
    </w:p>
    <w:p w14:paraId="02C4E22E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152)</w:t>
      </w:r>
    </w:p>
    <w:p w14:paraId="5625C2BF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</w:p>
    <w:p w14:paraId="01ACF089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</w:p>
    <w:p w14:paraId="62946566" w14:textId="77777777" w:rsidR="002342FB" w:rsidRPr="0047582A" w:rsidRDefault="002342FB" w:rsidP="002342F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4 September 2021</w:t>
      </w:r>
    </w:p>
    <w:p w14:paraId="40FD08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CE1F" w14:textId="77777777" w:rsidR="002342FB" w:rsidRDefault="002342FB" w:rsidP="009139A6">
      <w:r>
        <w:separator/>
      </w:r>
    </w:p>
  </w:endnote>
  <w:endnote w:type="continuationSeparator" w:id="0">
    <w:p w14:paraId="329E6D88" w14:textId="77777777" w:rsidR="002342FB" w:rsidRDefault="002342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74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65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7E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D3BF" w14:textId="77777777" w:rsidR="002342FB" w:rsidRDefault="002342FB" w:rsidP="009139A6">
      <w:r>
        <w:separator/>
      </w:r>
    </w:p>
  </w:footnote>
  <w:footnote w:type="continuationSeparator" w:id="0">
    <w:p w14:paraId="7DD277BF" w14:textId="77777777" w:rsidR="002342FB" w:rsidRDefault="002342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2B1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C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39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2FB"/>
    <w:rsid w:val="000666E0"/>
    <w:rsid w:val="002342F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7DF27"/>
  <w15:chartTrackingRefBased/>
  <w15:docId w15:val="{B76FB2A6-81AC-4C7D-A801-1E3A9D67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42F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2342F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2021-09-26T15:45:00Z</dcterms:created>
  <dcterms:modified xsi:type="dcterms:W3CDTF">2021-09-26T15:48:00Z</dcterms:modified>
</cp:coreProperties>
</file>